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202607081000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89 Jugendhaus Pirmasens - 10 Gerüstbauarbeiten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10 Gerüstbauarbeiten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